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F3482D" w:rsidTr="00110C70">
        <w:tc>
          <w:tcPr>
            <w:tcW w:w="5328" w:type="dxa"/>
          </w:tcPr>
          <w:p w:rsidR="00F3482D" w:rsidRDefault="00F3482D" w:rsidP="00110C70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  <w:gridSpan w:val="4"/>
          </w:tcPr>
          <w:p w:rsidR="00F3482D" w:rsidRDefault="00F3482D" w:rsidP="00110C70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F3482D" w:rsidRDefault="00F3482D" w:rsidP="00110C70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F3482D" w:rsidRDefault="00F3482D" w:rsidP="00110C70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Межрайонной инспекции Федеральной налоговой службы № 1 по Республике Карелия</w:t>
            </w:r>
          </w:p>
        </w:tc>
      </w:tr>
      <w:tr w:rsidR="00F3482D" w:rsidTr="00110C70">
        <w:tc>
          <w:tcPr>
            <w:tcW w:w="5328" w:type="dxa"/>
          </w:tcPr>
          <w:p w:rsidR="00F3482D" w:rsidRDefault="00F3482D" w:rsidP="00110C70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F3482D" w:rsidRDefault="00F3482D" w:rsidP="00110C70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F3482D" w:rsidRPr="00677D32" w:rsidRDefault="00677D32" w:rsidP="00110C70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30.01.2020</w:t>
            </w:r>
          </w:p>
        </w:tc>
        <w:tc>
          <w:tcPr>
            <w:tcW w:w="507" w:type="dxa"/>
            <w:vAlign w:val="bottom"/>
          </w:tcPr>
          <w:p w:rsidR="00F3482D" w:rsidRDefault="00F3482D" w:rsidP="00110C70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F3482D" w:rsidRPr="00677D32" w:rsidRDefault="00F3482D" w:rsidP="00110C70">
            <w:pPr>
              <w:spacing w:line="360" w:lineRule="auto"/>
              <w:rPr>
                <w:sz w:val="28"/>
              </w:rPr>
            </w:pPr>
            <w:r>
              <w:rPr>
                <w:sz w:val="28"/>
                <w:lang w:val="en-US"/>
              </w:rPr>
              <w:t>2.1-155/</w:t>
            </w:r>
            <w:r w:rsidR="00677D32">
              <w:rPr>
                <w:sz w:val="28"/>
              </w:rPr>
              <w:t>014</w:t>
            </w:r>
            <w:bookmarkStart w:id="0" w:name="_GoBack"/>
            <w:bookmarkEnd w:id="0"/>
          </w:p>
        </w:tc>
      </w:tr>
    </w:tbl>
    <w:p w:rsidR="00F3482D" w:rsidRDefault="00F3482D" w:rsidP="00F3482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3482D" w:rsidRDefault="00F3482D" w:rsidP="00F3482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3482D" w:rsidRDefault="00F3482D" w:rsidP="00F3482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вакантных должностей гражданской службы, на замещение</w:t>
      </w:r>
    </w:p>
    <w:p w:rsidR="00F3482D" w:rsidRDefault="00F3482D" w:rsidP="00F3482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объявлен конкурс</w:t>
      </w:r>
    </w:p>
    <w:p w:rsidR="00F3482D" w:rsidRPr="009874F1" w:rsidRDefault="00F3482D" w:rsidP="00F3482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F3482D" w:rsidRPr="00F3482D" w:rsidTr="00110C70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F3482D" w:rsidRPr="00F3482D" w:rsidRDefault="00F3482D" w:rsidP="00110C70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82D">
              <w:rPr>
                <w:rFonts w:ascii="Times New Roman" w:hAnsi="Times New Roman" w:cs="Times New Roman"/>
                <w:sz w:val="26"/>
                <w:szCs w:val="26"/>
              </w:rPr>
              <w:t>в Межрайонной инспекции Федеральной налоговой службы № 1 по Республике Карелия:</w:t>
            </w:r>
          </w:p>
        </w:tc>
      </w:tr>
      <w:tr w:rsidR="00F3482D" w:rsidRPr="000A5BF4" w:rsidTr="00110C70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2D" w:rsidRPr="000A5BF4" w:rsidRDefault="00F3482D" w:rsidP="00110C70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2D" w:rsidRPr="000A5BF4" w:rsidRDefault="00F3482D" w:rsidP="00110C70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</w:tr>
      <w:tr w:rsidR="00F3482D" w:rsidRPr="000A5BF4" w:rsidTr="00110C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F3482D" w:rsidRPr="000A5BF4" w:rsidRDefault="00F3482D" w:rsidP="00110C7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регистрации, учета и работы с налогоплательщиками</w:t>
            </w:r>
          </w:p>
        </w:tc>
        <w:tc>
          <w:tcPr>
            <w:tcW w:w="5069" w:type="dxa"/>
            <w:vAlign w:val="center"/>
          </w:tcPr>
          <w:p w:rsidR="00F3482D" w:rsidRPr="000A5BF4" w:rsidRDefault="00677D32" w:rsidP="00110C7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F3482D">
              <w:rPr>
                <w:rFonts w:ascii="Times New Roman" w:hAnsi="Times New Roman" w:cs="Times New Roman"/>
                <w:sz w:val="26"/>
                <w:szCs w:val="26"/>
              </w:rPr>
              <w:t>осударственный налоговый инспектор</w:t>
            </w:r>
          </w:p>
        </w:tc>
      </w:tr>
    </w:tbl>
    <w:p w:rsidR="00F3482D" w:rsidRDefault="00F3482D" w:rsidP="00F3482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3482D" w:rsidRDefault="00F3482D" w:rsidP="00F3482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348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7EA" w:rsidRDefault="00B657EA" w:rsidP="00F3482D">
      <w:r>
        <w:separator/>
      </w:r>
    </w:p>
  </w:endnote>
  <w:endnote w:type="continuationSeparator" w:id="0">
    <w:p w:rsidR="00B657EA" w:rsidRDefault="00B657EA" w:rsidP="00F34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82D" w:rsidRDefault="00F3482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82D" w:rsidRDefault="00F3482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82D" w:rsidRDefault="00F3482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7EA" w:rsidRDefault="00B657EA" w:rsidP="00F3482D">
      <w:r>
        <w:separator/>
      </w:r>
    </w:p>
  </w:footnote>
  <w:footnote w:type="continuationSeparator" w:id="0">
    <w:p w:rsidR="00B657EA" w:rsidRDefault="00B657EA" w:rsidP="00F34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82D" w:rsidRDefault="00F3482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82D" w:rsidRDefault="00F3482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82D" w:rsidRDefault="00F3482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82D"/>
    <w:rsid w:val="000A5BF4"/>
    <w:rsid w:val="002946D1"/>
    <w:rsid w:val="00677D32"/>
    <w:rsid w:val="009874F1"/>
    <w:rsid w:val="00B657EA"/>
    <w:rsid w:val="00B80158"/>
    <w:rsid w:val="00C65117"/>
    <w:rsid w:val="00F3482D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F348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3482D"/>
    <w:rPr>
      <w:sz w:val="24"/>
      <w:szCs w:val="24"/>
    </w:rPr>
  </w:style>
  <w:style w:type="paragraph" w:styleId="a8">
    <w:name w:val="footer"/>
    <w:basedOn w:val="a"/>
    <w:link w:val="a9"/>
    <w:rsid w:val="00F348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3482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F348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3482D"/>
    <w:rPr>
      <w:sz w:val="24"/>
      <w:szCs w:val="24"/>
    </w:rPr>
  </w:style>
  <w:style w:type="paragraph" w:styleId="a8">
    <w:name w:val="footer"/>
    <w:basedOn w:val="a"/>
    <w:link w:val="a9"/>
    <w:rsid w:val="00F348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3482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Шумкова Ольга Юрьевна</dc:creator>
  <cp:lastModifiedBy>Шумкова Ольга Юрьевна</cp:lastModifiedBy>
  <cp:revision>3</cp:revision>
  <cp:lastPrinted>2006-10-04T10:21:00Z</cp:lastPrinted>
  <dcterms:created xsi:type="dcterms:W3CDTF">2019-10-01T11:26:00Z</dcterms:created>
  <dcterms:modified xsi:type="dcterms:W3CDTF">2020-02-03T06:22:00Z</dcterms:modified>
</cp:coreProperties>
</file>